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42E82768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ED6B1C" w:rsidRPr="00ED6B1C">
        <w:rPr>
          <w:rFonts w:eastAsia="Times New Roman" w:cs="Times New Roman"/>
          <w:b/>
          <w:lang w:eastAsia="cs-CZ"/>
        </w:rPr>
        <w:t>Dodávka a servis čerpadel do přečerpávacích stanic a čerpacích jímek pro obvod OŘ PHA 2026-</w:t>
      </w:r>
      <w:r w:rsidR="00ED6B1C" w:rsidRPr="0089609E">
        <w:rPr>
          <w:rFonts w:eastAsia="Times New Roman" w:cs="Times New Roman"/>
          <w:b/>
          <w:lang w:eastAsia="cs-CZ"/>
        </w:rPr>
        <w:t>2028“</w:t>
      </w:r>
      <w:r w:rsidRPr="0089609E">
        <w:rPr>
          <w:rFonts w:eastAsia="Times New Roman" w:cs="Times New Roman"/>
          <w:lang w:eastAsia="cs-CZ"/>
        </w:rPr>
        <w:t>, č.j.</w:t>
      </w:r>
      <w:r w:rsidR="0089609E" w:rsidRPr="0089609E">
        <w:rPr>
          <w:rFonts w:eastAsia="Times New Roman" w:cs="Times New Roman"/>
          <w:lang w:eastAsia="cs-CZ"/>
        </w:rPr>
        <w:t xml:space="preserve"> </w:t>
      </w:r>
      <w:r w:rsidR="0089609E" w:rsidRPr="0089609E">
        <w:rPr>
          <w:rFonts w:eastAsia="Times New Roman" w:cs="Times New Roman"/>
          <w:lang w:eastAsia="cs-CZ"/>
        </w:rPr>
        <w:t>138539/2026-SŽ-GŘ-O15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308BA" w:rsidRDefault="00CA558D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308BA" w:rsidRDefault="00CA558D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</w:t>
      </w:r>
      <w:r w:rsidR="00D45C59">
        <w:rPr>
          <w:rFonts w:eastAsia="Calibri" w:cs="Times New Roman"/>
        </w:rPr>
        <w:lastRenderedPageBreak/>
        <w:t>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780A5F38"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41ED0" w14:textId="77777777" w:rsidR="00CA558D" w:rsidRDefault="00CA558D" w:rsidP="00962258">
      <w:pPr>
        <w:spacing w:after="0" w:line="240" w:lineRule="auto"/>
      </w:pPr>
      <w:r>
        <w:separator/>
      </w:r>
    </w:p>
  </w:endnote>
  <w:endnote w:type="continuationSeparator" w:id="0">
    <w:p w14:paraId="1ADC1864" w14:textId="77777777" w:rsidR="00CA558D" w:rsidRDefault="00CA558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D8166" w14:textId="77777777" w:rsidR="00ED6B1C" w:rsidRDefault="00ED6B1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03292" w14:textId="77777777" w:rsidR="00CA558D" w:rsidRDefault="00CA558D" w:rsidP="00962258">
      <w:pPr>
        <w:spacing w:after="0" w:line="240" w:lineRule="auto"/>
      </w:pPr>
      <w:r>
        <w:separator/>
      </w:r>
    </w:p>
  </w:footnote>
  <w:footnote w:type="continuationSeparator" w:id="0">
    <w:p w14:paraId="7F3E85D0" w14:textId="77777777" w:rsidR="00CA558D" w:rsidRDefault="00CA558D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F1B77" w14:textId="77777777" w:rsidR="00ED6B1C" w:rsidRDefault="00ED6B1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77249C6A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ED6B1C">
      <w:rPr>
        <w:szCs w:val="22"/>
      </w:rPr>
      <w:t>9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0F11AE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1BF"/>
    <w:rsid w:val="002D08B1"/>
    <w:rsid w:val="002E0CD7"/>
    <w:rsid w:val="003401F1"/>
    <w:rsid w:val="00341DCF"/>
    <w:rsid w:val="00357BC6"/>
    <w:rsid w:val="0037111B"/>
    <w:rsid w:val="003956C6"/>
    <w:rsid w:val="003B7E4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46457"/>
    <w:rsid w:val="00553375"/>
    <w:rsid w:val="00557C28"/>
    <w:rsid w:val="005736B7"/>
    <w:rsid w:val="00575E5A"/>
    <w:rsid w:val="005C7054"/>
    <w:rsid w:val="005F1404"/>
    <w:rsid w:val="005F15EC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2155C"/>
    <w:rsid w:val="00835401"/>
    <w:rsid w:val="008659F3"/>
    <w:rsid w:val="00871841"/>
    <w:rsid w:val="00880337"/>
    <w:rsid w:val="00882E6D"/>
    <w:rsid w:val="00886D4B"/>
    <w:rsid w:val="00895406"/>
    <w:rsid w:val="0089609E"/>
    <w:rsid w:val="008A3568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1175A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A558D"/>
    <w:rsid w:val="00CD1FC4"/>
    <w:rsid w:val="00CF32AA"/>
    <w:rsid w:val="00D21061"/>
    <w:rsid w:val="00D4108E"/>
    <w:rsid w:val="00D45C59"/>
    <w:rsid w:val="00D60E70"/>
    <w:rsid w:val="00D61054"/>
    <w:rsid w:val="00D6163D"/>
    <w:rsid w:val="00D73D46"/>
    <w:rsid w:val="00D831A3"/>
    <w:rsid w:val="00D94C99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ED6B1C"/>
    <w:rsid w:val="00F01786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95541"/>
    <w:rsid w:val="0037111B"/>
    <w:rsid w:val="0049171C"/>
    <w:rsid w:val="006A28D9"/>
    <w:rsid w:val="00710200"/>
    <w:rsid w:val="008051BC"/>
    <w:rsid w:val="0087094D"/>
    <w:rsid w:val="00B72819"/>
    <w:rsid w:val="00BE31C7"/>
    <w:rsid w:val="00C601C7"/>
    <w:rsid w:val="00D60E70"/>
    <w:rsid w:val="00D94C99"/>
    <w:rsid w:val="00DB3D9A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2B46B08-FDD9-42EE-B847-1C15585FA4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480</Words>
  <Characters>2835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Mantlíková Lucie</cp:lastModifiedBy>
  <cp:revision>13</cp:revision>
  <cp:lastPrinted>2017-11-28T17:18:00Z</cp:lastPrinted>
  <dcterms:created xsi:type="dcterms:W3CDTF">2023-11-16T10:29:00Z</dcterms:created>
  <dcterms:modified xsi:type="dcterms:W3CDTF">2026-08-18T11:06:00Z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